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12" Type="http://schemas.openxmlformats.org/officeDocument/2006/relationships/customXml" Target="../customXml/item7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eMM Bid Submittal Instructions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https://mdotgov.sharepoint.com/sites/SHA_Specifications/_layouts/15/DocIdRedir.aspx?ID=SHASPECS-293233818-667</Url>
      <Description>https://mdotgov.sharepoint.com/sites/SHA_Specifications/_layouts/15/DocIdRedir.aspx?ID=SHASPECS-293233818-667</Description>
    </Src_x0020_Document_x0020_ID>
    <TOC_x0020_Note xmlns="64a3e435-be48-4f0a-a6e5-62b31e02ddd9">See Note 2</TOC_x0020_Note>
    <Src_x0020_ID xmlns="64a3e435-be48-4f0a-a6e5-62b31e02ddd9">667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PDHB-716736527-57</_dlc_DocId>
    <_dlc_DocIdUrl xmlns="84443a9c-7594-4ac3-8f1c-e65bf2ac8b8e">
      <Url>https://mdotgov.sharepoint.com/sites/MDOTSHAProjectDevelopmentHub/_layouts/15/DocIdRedir.aspx?ID=PDHB-716736527-57</Url>
      <Description>PDHB-716736527-57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35EF9C2A-740C-497B-9D77-EA2DCEBE5067}"/>
</file>

<file path=customXml/itemProps5.xml><?xml version="1.0" encoding="utf-8"?>
<ds:datastoreItem xmlns:ds="http://schemas.openxmlformats.org/officeDocument/2006/customXml" ds:itemID="{EDCBF30F-3E0E-4F4F-8201-715996C0DFB0}"/>
</file>

<file path=customXml/itemProps6.xml><?xml version="1.0" encoding="utf-8"?>
<ds:datastoreItem xmlns:ds="http://schemas.openxmlformats.org/officeDocument/2006/customXml" ds:itemID="{BB102123-1D3F-45F9-8E92-9984C4705C78}"/>
</file>

<file path=customXml/itemProps7.xml><?xml version="1.0" encoding="utf-8"?>
<ds:datastoreItem xmlns:ds="http://schemas.openxmlformats.org/officeDocument/2006/customXml" ds:itemID="{C1F17F6D-156D-45B0-A34B-7D0297BE1059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51400</vt:r8>
  </property>
  <property fmtid="{D5CDD505-2E9C-101B-9397-08002B2CF9AE}" pid="4" name="_dlc_DocIdItemGuid">
    <vt:lpwstr>51b946c0-6037-4dce-bcad-6f6eae12678c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